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6ED04" w14:textId="77777777" w:rsidR="00D805C6" w:rsidRPr="00690BA6" w:rsidRDefault="00D805C6" w:rsidP="00D805C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6DF81B9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7809D26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9C041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1446C" w14:textId="77777777" w:rsidR="00D805C6" w:rsidRDefault="00D805C6" w:rsidP="00D805C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CDAAFAA" w14:textId="77777777" w:rsidR="00D805C6" w:rsidRDefault="00D805C6" w:rsidP="00D805C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C91CABA" w14:textId="77777777" w:rsidR="00D805C6" w:rsidRDefault="00D805C6" w:rsidP="00D805C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01AFD5D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6B0AD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4B92A" w14:textId="77777777" w:rsidR="00D805C6" w:rsidRDefault="00D805C6" w:rsidP="00D805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08BF1F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AEA3F" w14:textId="77777777" w:rsidR="00D805C6" w:rsidRDefault="00D805C6" w:rsidP="009139A6">
      <w:r>
        <w:separator/>
      </w:r>
    </w:p>
  </w:endnote>
  <w:endnote w:type="continuationSeparator" w:id="0">
    <w:p w14:paraId="7EC0D0DC" w14:textId="77777777" w:rsidR="00D805C6" w:rsidRDefault="00D805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CC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E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16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9632" w14:textId="77777777" w:rsidR="00D805C6" w:rsidRDefault="00D805C6" w:rsidP="009139A6">
      <w:r>
        <w:separator/>
      </w:r>
    </w:p>
  </w:footnote>
  <w:footnote w:type="continuationSeparator" w:id="0">
    <w:p w14:paraId="284EE38F" w14:textId="77777777" w:rsidR="00D805C6" w:rsidRDefault="00D805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45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3AD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19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C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05C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32887"/>
  <w15:chartTrackingRefBased/>
  <w15:docId w15:val="{A18DC4C9-ED76-4384-89F8-52985544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2021-08-04T18:37:00Z</dcterms:created>
  <dcterms:modified xsi:type="dcterms:W3CDTF">2021-08-04T18:37:00Z</dcterms:modified>
</cp:coreProperties>
</file>